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F19F6" w:rsidR="00D319E9" w:rsidP="00D319E9" w:rsidRDefault="00D319E9" w14:paraId="50F2BD64" w14:textId="215BC98E">
      <w:pPr>
        <w:rPr>
          <w:rFonts w:cs="Arial"/>
          <w:szCs w:val="20"/>
        </w:rPr>
        <w:sectPr w:rsidRPr="003F19F6" w:rsidR="00D319E9" w:rsidSect="00952E9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2835" w:right="1134" w:bottom="851" w:left="1134" w:header="340" w:footer="137" w:gutter="0"/>
          <w:cols w:space="708"/>
          <w:formProt w:val="0"/>
          <w:titlePg/>
        </w:sectPr>
      </w:pPr>
    </w:p>
    <w:sdt>
      <w:sdtPr>
        <w:rPr>
          <w:rFonts w:cs="Arial"/>
          <w:szCs w:val="22"/>
        </w:rPr>
        <w:alias w:val="textElement"/>
        <w:tag w:val="{&quot;templafy&quot;:{&quot;assetId&quot;:&quot;638137783231056210&quot;,&quot;replaceOnUpdate&quot;:false,&quot;type&quot;:&quot;textElement&quot;,&quot;textElementPlaceholderName&quot;:&quot;TextElement1&quot;}}"/>
        <w:id w:val="173162475"/>
        <w:placeholder>
          <w:docPart w:val="2EDC32EFDC574AFA881E20F6ADF90E1D"/>
        </w:placeholder>
      </w:sdtPr>
      <w:sdtContent>
        <w:p w:rsidRPr="003F19F6" w:rsidR="00AE2B27" w:rsidP="00CB5878" w:rsidRDefault="007F4F09" w14:paraId="0B588C35" w14:textId="7CA0E6FD">
          <w:pPr>
            <w:rPr>
              <w:rFonts w:cs="Arial"/>
              <w:szCs w:val="20"/>
            </w:rPr>
          </w:pPr>
          <w:r w:rsidRPr="003F19F6">
            <w:rPr>
              <w:rFonts w:cs="Arial"/>
              <w:szCs w:val="22"/>
            </w:rPr>
            <w:t>Briefhoofd</w:t>
          </w:r>
        </w:p>
      </w:sdtContent>
    </w:sdt>
    <w:p w:rsidR="008C1A4E" w:rsidRDefault="008C1A4E" w14:paraId="5F078FCA" w14:textId="77777777">
      <w:pPr>
        <w:rPr>
          <w:rFonts w:cs="Arial"/>
          <w:szCs w:val="20"/>
        </w:rPr>
      </w:pPr>
    </w:p>
    <w:p w:rsidR="00087441" w:rsidRDefault="00087441" w14:paraId="11EC584A" w14:textId="77777777">
      <w:pPr>
        <w:rPr>
          <w:rFonts w:cs="Arial"/>
          <w:szCs w:val="20"/>
        </w:rPr>
      </w:pPr>
    </w:p>
    <w:p w:rsidR="00087441" w:rsidRDefault="00087441" w14:paraId="310DA310" w14:textId="77777777">
      <w:pPr>
        <w:rPr>
          <w:rFonts w:cs="Arial"/>
          <w:szCs w:val="20"/>
        </w:rPr>
      </w:pPr>
    </w:p>
    <w:p w:rsidRPr="003F19F6" w:rsidR="00087441" w:rsidRDefault="00087441" w14:paraId="62BA117F" w14:textId="77777777">
      <w:pPr>
        <w:rPr>
          <w:rFonts w:cs="Arial"/>
          <w:szCs w:val="20"/>
        </w:rPr>
      </w:pPr>
    </w:p>
    <w:sdt>
      <w:sdtPr>
        <w:rPr>
          <w:rFonts w:cs="Arial"/>
          <w:szCs w:val="20"/>
        </w:rPr>
        <w:alias w:val="textElement"/>
        <w:tag w:val="{&quot;templafy&quot;:{&quot;assetId&quot;:&quot;{{Form.KeuzeOndertekening.AssetId}}&quot;,&quot;replaceOnUpdate&quot;:true,&quot;type&quot;:&quot;textElement&quot;,&quot;textElementPlaceholderName&quot;:&quot;TextElement3&quot;}}"/>
        <w:id w:val="-426268726"/>
        <w:placeholder>
          <w:docPart w:val="5D50DF2F3DAB46569F150022251D3168"/>
        </w:placeholder>
      </w:sdtPr>
      <w:sdtContent>
        <w:p w:rsidRPr="009E70C4" w:rsidR="00AE2B27" w:rsidRDefault="007F4F09" w14:paraId="40241D9C" w14:textId="72A9B331">
          <w:pPr>
            <w:rPr>
              <w:rFonts w:cs="Arial"/>
              <w:szCs w:val="20"/>
            </w:rPr>
          </w:pPr>
          <w:r>
            <w:rPr>
              <w:rFonts w:cs="Arial"/>
              <w:szCs w:val="20"/>
            </w:rPr>
            <w:t>AFSLUITING</w:t>
          </w:r>
        </w:p>
      </w:sdtContent>
    </w:sdt>
    <w:p w:rsidRPr="009E70C4" w:rsidR="00AE2B27" w:rsidRDefault="00AE2B27" w14:paraId="4490D2B9" w14:textId="77777777">
      <w:pPr>
        <w:rPr>
          <w:rFonts w:cs="Arial"/>
          <w:szCs w:val="20"/>
        </w:rPr>
      </w:pPr>
    </w:p>
    <w:p w:rsidRPr="009E70C4" w:rsidR="008363DF" w:rsidRDefault="008363DF" w14:paraId="02F0D003" w14:textId="77777777">
      <w:pPr>
        <w:rPr>
          <w:rFonts w:cs="Arial"/>
          <w:szCs w:val="20"/>
        </w:rPr>
      </w:pPr>
    </w:p>
    <w:p w:rsidRPr="009E70C4" w:rsidR="00952E9D" w:rsidRDefault="00952E9D" w14:paraId="6B68BD88" w14:textId="77777777">
      <w:pPr>
        <w:rPr>
          <w:rFonts w:cs="Arial"/>
          <w:szCs w:val="20"/>
        </w:rPr>
      </w:pPr>
    </w:p>
    <w:p w:rsidRPr="009E70C4" w:rsidR="008363DF" w:rsidRDefault="008363DF" w14:paraId="2C3BFE53" w14:textId="77777777">
      <w:pPr>
        <w:rPr>
          <w:rFonts w:cs="Arial"/>
          <w:szCs w:val="20"/>
        </w:rPr>
      </w:pPr>
    </w:p>
    <w:p w:rsidRPr="009E70C4" w:rsidR="00F672F5" w:rsidRDefault="00F672F5" w14:paraId="1498808F" w14:textId="427F1268">
      <w:pPr>
        <w:rPr>
          <w:rFonts w:cs="Arial"/>
          <w:szCs w:val="20"/>
        </w:rPr>
      </w:pPr>
      <w:r w:rsidRPr="009E70C4">
        <w:rPr>
          <w:rFonts w:cs="Arial"/>
          <w:szCs w:val="20"/>
        </w:rPr>
        <w:t xml:space="preserve">Bijlage(n): </w:t>
      </w:r>
      <w:bookmarkStart w:name="Bijlagen" w:id="0"/>
      <w:bookmarkEnd w:id="0"/>
      <w:sdt>
        <w:sdtPr>
          <w:rPr>
            <w:rFonts w:cs="Arial"/>
            <w:szCs w:val="20"/>
          </w:rPr>
          <w:alias w:val="{{Form.BijlageN}}"/>
          <w:tag w:val="{&quot;templafy&quot;:{&quot;binding&quot;:&quot;{{Form.BijlageN}}&quot;,&quot;visibility&quot;:&quot;&quot;,&quot;disableUpdates&quot;:false,&quot;removeAndKeepContent&quot;:false,&quot;type&quot;:&quot;text&quot;}}"/>
          <w:id w:val="1071859071"/>
          <w:placeholder>
            <w:docPart w:val="FE3A6B19D4514CF1903DA38565D31140"/>
          </w:placeholder>
        </w:sdtPr>
        <w:sdtContent>
          <w:r w:rsidR="007F4F09">
            <w:rPr>
              <w:rFonts w:cs="Arial"/>
              <w:szCs w:val="20"/>
            </w:rPr>
            <w:t>Bijlagen</w:t>
          </w:r>
        </w:sdtContent>
      </w:sdt>
    </w:p>
    <w:p w:rsidRPr="009E70C4" w:rsidR="00F354D8" w:rsidP="003F19F6" w:rsidRDefault="00F672F5" w14:paraId="4BC4EBD4" w14:textId="67A38CFA">
      <w:pPr>
        <w:rPr>
          <w:rFonts w:cs="Arial"/>
          <w:szCs w:val="20"/>
        </w:rPr>
      </w:pPr>
      <w:r w:rsidRPr="009E70C4">
        <w:rPr>
          <w:rFonts w:cs="Arial"/>
          <w:szCs w:val="20"/>
        </w:rPr>
        <w:t xml:space="preserve">Mandaatregeling: </w:t>
      </w:r>
      <w:bookmarkStart w:name="Mandaatregeling" w:id="1"/>
      <w:bookmarkEnd w:id="1"/>
      <w:sdt>
        <w:sdtPr>
          <w:rPr>
            <w:rFonts w:cs="Arial"/>
            <w:szCs w:val="20"/>
          </w:rPr>
          <w:alias w:val="{{Form.Mandaatregeling}}"/>
          <w:tag w:val="{&quot;templafy&quot;:{&quot;binding&quot;:&quot;{{Form.Mandaatregeling}}&quot;,&quot;visibility&quot;:&quot;&quot;,&quot;disableUpdates&quot;:false,&quot;removeAndKeepContent&quot;:false,&quot;type&quot;:&quot;text&quot;}}"/>
          <w:id w:val="281546442"/>
          <w:placeholder>
            <w:docPart w:val="842FCE82DB3D4C38B0CFC451A5A021D1"/>
          </w:placeholder>
        </w:sdtPr>
        <w:sdtContent>
          <w:r w:rsidR="007F4F09">
            <w:rPr>
              <w:rFonts w:cs="Arial"/>
              <w:szCs w:val="20"/>
            </w:rPr>
            <w:t>Mandaatregeling</w:t>
          </w:r>
        </w:sdtContent>
      </w:sdt>
    </w:p>
    <w:sectPr w:rsidRPr="009E70C4" w:rsidR="00F354D8" w:rsidSect="00952E9D">
      <w:headerReference w:type="default" r:id="rId16"/>
      <w:type w:val="continuous"/>
      <w:pgSz w:w="11907" w:h="16840" w:code="9"/>
      <w:pgMar w:top="2835" w:right="1134" w:bottom="1418" w:left="1134" w:header="340" w:footer="13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41130" w14:textId="77777777" w:rsidR="00112BC0" w:rsidRDefault="00112BC0">
      <w:r>
        <w:separator/>
      </w:r>
    </w:p>
  </w:endnote>
  <w:endnote w:type="continuationSeparator" w:id="0">
    <w:p w14:paraId="4A7C906C" w14:textId="77777777" w:rsidR="00112BC0" w:rsidRDefault="00112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289D" w:rsidRDefault="0021289D" w14:paraId="288D942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289D" w:rsidRDefault="0021289D" w14:paraId="1665626A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Cs w:val="20"/>
        <w:lang w:val="en-US"/>
      </w:rPr>
      <w:alias w:val="textElement"/>
      <w:tag w:val="{&quot;templafy&quot;:{&quot;assetId&quot;:&quot;638137787883225310&quot;,&quot;replaceOnUpdate&quot;:false,&quot;type&quot;:&quot;textElement&quot;,&quot;textElementPlaceholderName&quot;:&quot;TextElement2&quot;}}"/>
      <w:id w:val="1417678328"/>
      <w:placeholder>
        <w:docPart w:val="792922675B11411BAD6161EC4C8D2AA5"/>
      </w:placeholder>
    </w:sdtPr>
    <w:sdtContent>
      <w:p w:rsidR="00D319E9" w:rsidP="00952E9D" w:rsidRDefault="00814977" w14:paraId="59AE2DED" w14:textId="7398068E">
        <w:pPr>
          <w:pStyle w:val="Footer"/>
          <w:rPr>
            <w:szCs w:val="20"/>
            <w:lang w:val="en-US"/>
          </w:rPr>
        </w:pPr>
        <w:r>
          <w:rPr>
            <w:szCs w:val="20"/>
            <w:lang w:val="en-US"/>
          </w:rPr>
          <w:t>Voettekst</w:t>
        </w:r>
      </w:p>
    </w:sdtContent>
  </w:sdt>
  <w:p w:rsidRPr="00814977" w:rsidR="00814977" w:rsidP="00952E9D" w:rsidRDefault="00814977" w14:paraId="2F5F8B13" w14:textId="77777777">
    <w:pPr>
      <w:pStyle w:val="Footer"/>
      <w:rPr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DFB27" w14:textId="77777777" w:rsidR="00112BC0" w:rsidRDefault="00112BC0">
      <w:r>
        <w:separator/>
      </w:r>
    </w:p>
  </w:footnote>
  <w:footnote w:type="continuationSeparator" w:id="0">
    <w:p w14:paraId="16D2C267" w14:textId="77777777" w:rsidR="00112BC0" w:rsidRDefault="00112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289D" w:rsidRDefault="0021289D" w14:paraId="257CB81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19E9" w:rsidP="003E2C25" w:rsidRDefault="00D319E9" w14:paraId="0659B0ED" w14:textId="7777777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289D" w:rsidRDefault="0021289D" w14:paraId="419DB196" w14:textId="777777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E2C25" w:rsidR="003E2C25" w:rsidP="003E2C25" w:rsidRDefault="003E2C25" w14:paraId="41BDF67E" w14:textId="77777777">
    <w:pPr>
      <w:pStyle w:val="Header"/>
      <w:jc w:val="center"/>
      <w:rPr>
        <w:rFonts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2863D2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55EF4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72C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280F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6D50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F68CA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A4ACA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E8973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1200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8EA9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2E57AF"/>
    <w:multiLevelType w:val="hybridMultilevel"/>
    <w:tmpl w:val="1730DD3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2A2B4A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85233AB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4EE4C97"/>
    <w:multiLevelType w:val="hybridMultilevel"/>
    <w:tmpl w:val="0E5E6B8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1334D0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6027457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8954">
    <w:abstractNumId w:val="13"/>
  </w:num>
  <w:num w:numId="3" w16cid:durableId="320234909">
    <w:abstractNumId w:val="12"/>
  </w:num>
  <w:num w:numId="4" w16cid:durableId="635376937">
    <w:abstractNumId w:val="14"/>
  </w:num>
  <w:num w:numId="5" w16cid:durableId="758523456">
    <w:abstractNumId w:val="11"/>
  </w:num>
  <w:num w:numId="6" w16cid:durableId="1850827910">
    <w:abstractNumId w:val="9"/>
  </w:num>
  <w:num w:numId="7" w16cid:durableId="34504314">
    <w:abstractNumId w:val="7"/>
  </w:num>
  <w:num w:numId="8" w16cid:durableId="2049794342">
    <w:abstractNumId w:val="6"/>
  </w:num>
  <w:num w:numId="9" w16cid:durableId="1693532050">
    <w:abstractNumId w:val="5"/>
  </w:num>
  <w:num w:numId="10" w16cid:durableId="1832142042">
    <w:abstractNumId w:val="4"/>
  </w:num>
  <w:num w:numId="11" w16cid:durableId="263154218">
    <w:abstractNumId w:val="8"/>
  </w:num>
  <w:num w:numId="12" w16cid:durableId="1874613255">
    <w:abstractNumId w:val="3"/>
  </w:num>
  <w:num w:numId="13" w16cid:durableId="1231425159">
    <w:abstractNumId w:val="2"/>
  </w:num>
  <w:num w:numId="14" w16cid:durableId="1730155500">
    <w:abstractNumId w:val="1"/>
  </w:num>
  <w:num w:numId="15" w16cid:durableId="1884362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IWRITER"/>
    <w:docVar w:name="DocAuthor" w:val="Remco van Beelen"/>
    <w:docVar w:name="DocDuplex" w:val="DUPLEX_DEFAULT"/>
    <w:docVar w:name="DocIndex" w:val="0020"/>
    <w:docVar w:name="DocPrinter" w:val="NOPRINTER"/>
    <w:docVar w:name="DocReg" w:val="0"/>
    <w:docVar w:name="DocType" w:val="NO"/>
    <w:docVar w:name="DocumentLanguage" w:val="nl-NL"/>
    <w:docVar w:name="IW_Generated" w:val="False"/>
    <w:docVar w:name="KingAsync" w:val="async"/>
    <w:docVar w:name="KingWizard" w:val="1"/>
    <w:docVar w:name="mitStyleTemplates" w:val="Stijl MIT Office Oost|"/>
    <w:docVar w:name="SignatureMandatory" w:val="1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&gt;_x000d__x000a_  &lt;ConditionalField&gt;_x000d__x000a_    &lt;FieldName&gt;test&lt;/FieldName&gt;_x000d__x000a_    &lt;FieldID&gt;CF787D518C2A7E449FA43A70F4C21B22F4&lt;/FieldID&gt;_x000d__x000a_    &lt;RuleGroup&gt;_x000d__x000a_      &lt;Rules&gt;_x000d__x000a_        &lt;Rule&gt;_x000d__x000a_          &lt;Field&gt;VV1E9BFE4F77D64C318706B629A27F460B&lt;/Field&gt;_x000d__x000a_          &lt;Compare&gt;Equals&lt;/Compare&gt;_x000d__x000a_          &lt;Value&gt;Ja&lt;/Value&gt;_x000d__x000a_          &lt;DataType&gt;1&lt;/DataType&gt;_x000d__x000a_        &lt;/Rule&gt;_x000d__x000a_      &lt;/Rules&gt;_x000d__x000a_      &lt;GroupMethod&gt;All&lt;/GroupMethod&gt;_x000d__x000a_    &lt;/RuleGroup&gt;_x000d__x000a_    &lt;ValidValue&gt;ja&lt;/ValidValue&gt;_x000d__x000a_    &lt;InValidValue&gt;nee&lt;/InValidValue&gt;_x000d__x000a_  &lt;/ConditionalField&gt;_x000d__x000a_  &lt;ConditionalField&gt;_x000d__x000a_    &lt;FieldName&gt;test&lt;/FieldName&gt;_x000d__x000a_    &lt;FieldID&gt;CF62E061E4BB8C441AA22DB1CBC609293F&lt;/FieldID&gt;_x000d__x000a_    &lt;RuleGroup&gt;_x000d__x000a_      &lt;Rules&gt;_x000d__x000a_        &lt;Rule&gt;_x000d__x000a_          &lt;Field&gt;VV1E9BFE4F77D64C318706B629A27F460B&lt;/Field&gt;_x000d__x000a_          &lt;Compare&gt;Equals&lt;/Compare&gt;_x000d__x000a_          &lt;Value&gt;Ja&lt;/Value&gt;_x000d__x000a_          &lt;DataType&gt;1&lt;/DataType&gt;_x000d__x000a_        &lt;/Rule&gt;_x000d__x000a_      &lt;/Rules&gt;_x000d__x000a_      &lt;GroupMethod&gt;All&lt;/GroupMethod&gt;_x000d__x000a_    &lt;/RuleGroup&gt;_x000d__x000a_    &lt;ValidValue&gt;ja&lt;/ValidValue&gt;_x000d__x000a_    &lt;InValidValue&gt;nee&lt;/InValidValue&gt;_x000d__x000a_  &lt;/ConditionalField&gt;_x000d__x000a_&lt;/ArrayOfConditionalField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9D253BACD29945EE8ECDE440063D2CCB&lt;/GroupID&gt;&lt;GroupName&gt;Logo&lt;/GroupName&gt;&lt;GroupDescription&gt;Is er een logo nodig?&lt;/GroupDescription&gt;&lt;GroupIndex&gt;100&lt;/GroupIndex&gt;&lt;GroupFields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&gt;Nee&lt;/ValueExValue&gt;&lt;ValueName&gt;(nodata)&lt;/ValueName&gt;&lt;ValueParentID&gt;VVE2DFBC7BB1DE41CD94C230AF2A8D4060&lt;/ValueParentID&gt;&lt;ValueID&gt;D2A7779244034ADD9CACD00FAABF52D4~0&lt;/ValueID&gt;&lt;/QuestionValue&gt;&lt;QuestionValue&gt;&lt;ValueData xsi:nil=&quot;true&quot; /&gt;&lt;FollowUpFields /&gt;&lt;ValueIndex&gt;1&lt;/ValueIndex&gt;&lt;ValueExValue&gt; INCLUDE &quot;N:\\Iwriter\\Prod\\Sjabloon\\Verborgen Bouwstenen\\Bouwstenen\\Gemeente logo Ooststellingwerf.dotx&quot; \* MERGEFORMAT &lt;/ValueExValue&gt;&lt;ValueName&gt;Ja&lt;/ValueName&gt;&lt;ValueParentID&gt;VVE2DFBC7BB1DE41CD94C230AF2A8D4060&lt;/ValueParentID&gt;&lt;ValueID&gt;1F03A898E2704EDBB468097701F4C1F0~1&lt;/ValueID&gt;&lt;/QuestionValue&gt;&lt;QuestionValue&gt;&lt;ValueData xsi:nil=&quot;true&quot; /&gt;&lt;FollowUpFields /&gt;&lt;ValueIndex&gt;2&lt;/ValueIndex&gt;&lt;ValueExValue&gt;Nee&lt;/ValueExValue&gt;&lt;ValueName&gt;Nee&lt;/ValueName&gt;&lt;ValueParentID&gt;VVE2DFBC7BB1DE41CD94C230AF2A8D4060&lt;/ValueParentID&gt;&lt;ValueID&gt;F7DAA4746F9048C29FE3FC454E5F57B6~0&lt;/ValueID&gt;&lt;/QuestionValue&gt;&lt;/FieldValues&gt;&lt;FieldMerge&gt;false&lt;/FieldMerge&gt;&lt;FieldParent&gt;GR9D253BACD29945EE8ECDE440063D2CCB&lt;/FieldParent&gt;&lt;FieldRun&gt;0&lt;/FieldRun&gt;&lt;FieldDataSource&gt;0&lt;/FieldDataSource&gt;&lt;FieldList&gt;1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0&lt;/FieldIndex&gt;&lt;FieldDescription&gt;Kies voor ´ja´ wanneer het sjabloon niet op briefpapier afgedrukt wordt.&lt;/FieldDescription&gt;&lt;FieldName&gt;Logo_code&lt;/FieldName&gt;&lt;FieldID&gt;VV1419A2F006784BBEA67960EC9A9D7A19&lt;/FieldID&gt;&lt;FieldXpath /&gt;&lt;FieldLinkedProp /&gt;&lt;/QuestionField&gt;&lt;/GroupFields&gt;&lt;IsRepeatingGroup&gt;false&lt;/IsRepeatingGroup&gt;&lt;/QuestionGroup&gt;&lt;QuestionGroup&gt;&lt;GroupID&gt;GR23BC0621C6E047E59DE421BA2D2A6354&lt;/GroupID&gt;&lt;GroupName&gt;Overige kenmerken&lt;/GroupName&gt;&lt;GroupDescription /&gt;&lt;GroupIndex&gt;101&lt;/GroupIndex&gt;&lt;GroupFields&gt;&lt;QuestionField&gt;&lt;FieldMask /&gt;&lt;FieldListSettings&gt;&lt;DisplayDirection&gt;Vertical&lt;/DisplayDirection&gt;&lt;/FieldListSettings&gt;&lt;FieldValues /&gt;&lt;FieldMerge&gt;false&lt;/FieldMerge&gt;&lt;FieldParent&gt;GR23BC0621C6E047E59DE421BA2D2A6354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0&lt;/FieldIndex&gt;&lt;FieldDescription /&gt;&lt;FieldName&gt;Bijlagen&lt;/FieldName&gt;&lt;FieldID&gt;VV08BEE45AFD2044A890BD1A455D023B08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23BC0621C6E047E59DE421BA2D2A6354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1&lt;/FieldIndex&gt;&lt;FieldDescription /&gt;&lt;FieldName&gt;Mandaatregeling&lt;/FieldName&gt;&lt;FieldID&gt;VV6DC5B40C74D64E42981C046BA833928C&lt;/FieldID&gt;&lt;FieldXpath /&gt;&lt;FieldLinkedProp /&gt;&lt;/QuestionField&gt;&lt;/GroupFields&gt;&lt;IsRepeatingGroup&gt;false&lt;/IsRepeatingGroup&gt;&lt;/QuestionGroup&gt;&lt;QuestionGroup&gt;&lt;GroupID&gt;GRD42F543B089F42B481A9A1D126C8AE74&lt;/GroupID&gt;&lt;GroupName&gt;Logo&lt;/GroupName&gt;&lt;GroupDescription /&gt;&lt;GroupIndex&gt;102&lt;/GroupIndex&gt;&lt;GroupFields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&gt;(nodata)&lt;/ValueExValue&gt;&lt;ValueName&gt;(nodata)&lt;/ValueName&gt;&lt;ValueParentID&gt;VV81989B844A4F47FE9A8C61BAB525038F&lt;/ValueParentID&gt;&lt;ValueID&gt;6F20AA52593C4FE1930109D55BDA996F~0&lt;/ValueID&gt;&lt;/QuestionValue&gt;&lt;QuestionValue&gt;&lt;ValueData xsi:nil=&quot;true&quot; /&gt;&lt;FollowUpFields /&gt;&lt;ValueIndex&gt;1&lt;/ValueIndex&gt;&lt;ValueExValue&gt;(nodata)&lt;/ValueExValue&gt;&lt;ValueName&gt;Nee&lt;/ValueName&gt;&lt;ValueParentID&gt;VV81989B844A4F47FE9A8C61BAB525038F&lt;/ValueParentID&gt;&lt;ValueID&gt;EA7288C30813450DB631FD9102077C24~0&lt;/ValueID&gt;&lt;/QuestionValue&gt;&lt;QuestionValue&gt;&lt;ValueData xsi:nil=&quot;true&quot; /&gt;&lt;FollowUpFields /&gt;&lt;ValueIndex&gt;2&lt;/ValueIndex&gt;&lt;ValueExValue&gt; INCLUDE &quot;N:\\Iwriter\\Prod\\Sjabloon\\Algemeen\\Bouwstenen\\Gemeente logo Ooststellingwerf.dotx&quot; \* MERGEFORMAT &lt;/ValueExValue&gt;&lt;ValueName&gt;Ja&lt;/ValueName&gt;&lt;ValueParentID&gt;VV81989B844A4F47FE9A8C61BAB525038F&lt;/ValueParentID&gt;&lt;ValueID&gt;39F6963AFCB7478580DD90E639649C0A~1&lt;/ValueID&gt;&lt;/QuestionValue&gt;&lt;/FieldValues&gt;&lt;FieldMerge&gt;false&lt;/FieldMerge&gt;&lt;FieldParent&gt;GRD42F543B089F42B481A9A1D126C8AE74&lt;/FieldParent&gt;&lt;FieldRun&gt;0&lt;/FieldRun&gt;&lt;FieldDataSource&gt;0&lt;/FieldDataSource&gt;&lt;FieldList&gt;1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0&lt;/FieldIndex&gt;&lt;FieldDescription /&gt;&lt;FieldName&gt;Logo_nodig&lt;/FieldName&gt;&lt;FieldID&gt;VVE8679B438B5F4F6F825627C257E423AE&lt;/FieldID&gt;&lt;FieldXpath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1E9BFE4F77D64C318706B629A27F460B&lt;/ID&gt;_x000d__x000a_      &lt;PROMPT&gt;_x000d__x000a_        &lt;NLNL&gt;Logo tonen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09B0706AAB843D791A270919E1DC00C&lt;/ID&gt;_x000d__x000a_      &lt;PROMPT&gt;_x000d__x000a_        &lt;NLNL&gt;Organisa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9F94E69C880474FA86B78A496AE0262&lt;/ID&gt;_x000d__x000a_      &lt;PROMPT&gt;_x000d__x000a_        &lt;NLNL&gt;naam persoo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DA9E914230B43FDA0DCB581C6D2191F&lt;/ID&gt;_x000d__x000a_      &lt;PROMPT&gt;_x000d__x000a_        &lt;NLNL&gt;Postcode / plaat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010FD1BA91148C6B3B97AE2725D56BF&lt;/ID&gt;_x000d__x000a_      &lt;PROMPT&gt;_x000d__x000a_        &lt;NLNL&gt;Ons kenmerk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B10C598284494AAABD3F40640F7F7A6B&lt;/ID&gt;_x000d__x000a_      &lt;PROMPT&gt;_x000d__x000a_        &lt;NLNL&gt;Onderwerp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43D6CBBD8D384F2AB9F8EB498CC0A9A6&lt;/ID&gt;_x000d__x000a_      &lt;PROMPT&gt;_x000d__x000a_        &lt;NLNL&gt;Datu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8BEE45AFD2044A890BD1A455D023B08&lt;/ID&gt;_x000d__x000a_      &lt;PROMPT&gt;_x000d__x000a_        &lt;NLNL&gt;Bijlage(n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DC5B40C74D64E42981C046BA833928C&lt;/ID&gt;_x000d__x000a_      &lt;PROMPT&gt;_x000d__x000a_        &lt;NLNL&gt;Mandaatregel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D0CE2EED04C451FA6DDAF8C17BA7173&lt;/ID&gt;_x000d__x000a_      &lt;PROMPT&gt;_x000d__x000a_        &lt;NLNL&gt;Te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DC2D3A91AFD145E19FDAAFC19C6078DD&lt;/ID&gt;_x000d__x000a_      &lt;PROMPT&gt;_x000d__x000a_        &lt;NLNL&gt;Adre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22A6528148548D5AFDFA27A1E948FB3&lt;/ID&gt;_x000d__x000a_      &lt;PROMPT&gt;_x000d__x000a_        &lt;NLNL&gt;Plaat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5502D4F786D46F0B42F32B1CDC9FFC7&lt;/ID&gt;_x000d__x000a_      &lt;PROMPT&gt;_x000d__x000a_        &lt;NLNL&gt;Achter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290AA2DA67754ADCB124DD2135315E2A&lt;/ID&gt;_x000d__x000a_      &lt;PROMPT&gt;_x000d__x000a_        &lt;NLNL&gt;Tussenvoegs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2C8BE5950A714D1C8BAA408F73FD88E4&lt;/ID&gt;_x000d__x000a_      &lt;PROMPT&gt;_x000d__x000a_        &lt;NLNL&gt;Samengesteld2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99D4178F524C41ED9E4C1FBE2FB42B88&lt;/ID&gt;_x000d__x000a_      &lt;PROMPT&gt;_x000d__x000a_        &lt;NLNL&gt;Bedrijfs-, organistatie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Alleen invullen als dit van toepassing is, anders leeg laten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&gt;Alleen invullen als dit van toepassing is, anders leeg laten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64066B37ECF40428B8A6FBF6373EE93&lt;/ID&gt;_x000d__x000a_      &lt;PROMPT&gt;_x000d__x000a_        &lt;NLNL&gt;Aanhef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1E5E9B6D0384E57BFAA7659369E7D2F&lt;/ID&gt;_x000d__x000a_      &lt;PROMPT&gt;_x000d__x000a_        &lt;NLNL&gt;Voornaam en of voorletter(s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Bijvoorbeeld Ramond of R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300562500164ADB8D46CC838D24A6F9&lt;/ID&gt;_x000d__x000a_      &lt;PROMPT&gt;_x000d__x000a_        &lt;NLNL&gt;Samengestel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Dit is een samengesteld veld voor de aanhef. Niet aanpassen!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A9717CB5B66476991037CD6B447F4E9&lt;/ID&gt;_x000d__x000a_      &lt;PROMPT&gt;_x000d__x000a_        &lt;NLNL&gt;afbeeld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4E073D0E40AB408A8091FAB1ED596F41&lt;/ID&gt;_x000d__x000a_      &lt;PROMPT&gt;_x000d__x000a_        &lt;NLNL&gt;Logo erbij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EC4FC041AFC4C55936AAD5218F04C1B&lt;/ID&gt;_x000d__x000a_      &lt;PROMPT&gt;_x000d__x000a_        &lt;NLNL&gt;Afbeeld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9CB0EAEF43A4DD7AEDAAB6D457398AC&lt;/ID&gt;_x000d__x000a_      &lt;PROMPT&gt;_x000d__x000a_        &lt;NLNL&gt;Logo in briefhoofd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Wilt u een gemeente logo op de brief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6140DDC15134A21B7AB399FC55EC099&lt;/ID&gt;_x000d__x000a_      &lt;PROMPT&gt;_x000d__x000a_        &lt;NLNL&gt;Plaatj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3B511EB70604D09AC12245E5626FC48&lt;/ID&gt;_x000d__x000a_      &lt;PROMPT&gt;_x000d__x000a_        &lt;NLNL&gt;Logo nodig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419A2F006784BBEA67960EC9A9D7A19&lt;/ID&gt;_x000d__x000a_      &lt;PROMPT&gt;_x000d__x000a_        &lt;NLNL&gt;Logo cod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Kies voor ´ja´ wanneer het sjabloon niet op briefpapier afgedrukt wordt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&gt;Laat het veld leeg wanneer u nog geen keuze wilt maken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E8679B438B5F4F6F825627C257E423AE&lt;/ID&gt;_x000d__x000a_      &lt;PROMPT&gt;_x000d__x000a_        &lt;NLNL&gt;Logo nodig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1720FEAADE6944BD80B857148ADC9858&lt;/ID&gt;_x000d__x000a_      &lt;NAME&gt;_x000d__x000a_        &lt;NLNL&gt;test1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D7EB01EA923541C0B181F1F5603BDDD0&lt;/ID&gt;_x000d__x000a_      &lt;NAME&gt;_x000d__x000a_        &lt;NLNL&gt;test2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429A6AA1CF7A4469AF2183061F6951E7&lt;/ID&gt;_x000d__x000a_      &lt;NAME&gt;_x000d__x000a_        &lt;NLNL&gt;Adres gegeven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E04F961F80CD4A2C87A241CC0BBCA75E&lt;/ID&gt;_x000d__x000a_      &lt;NAME&gt;_x000d__x000a_        &lt;NLNL&gt;Kenmerken brief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23BC0621C6E047E59DE421BA2D2A6354&lt;/ID&gt;_x000d__x000a_      &lt;NAME&gt;_x000d__x000a_        &lt;NLNL&gt;Overige kenmerk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BEEFC9C4BE3948FD95D376CBB13547B2&lt;/ID&gt;_x000d__x000a_      &lt;NAME&gt;_x000d__x000a_        &lt;NLNL&gt;Logo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DA1411F3612E4689AE7808FF31374AE8&lt;/ID&gt;_x000d__x000a_      &lt;NAME&gt;_x000d__x000a_        &lt;NLNL&gt;Logo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9D253BACD29945EE8ECDE440063D2CCB&lt;/ID&gt;_x000d__x000a_      &lt;NAME&gt;_x000d__x000a_        &lt;NLNL&gt;Logo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&gt;Is er een logo nodig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D42F543B089F42B481A9A1D126C8AE74&lt;/ID&gt;_x000d__x000a_      &lt;NAME&gt;_x000d__x000a_        &lt;NLNL&gt;Logo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&gt;_x000d__x000a_    &lt;VALUE&gt;_x000d__x000a_      &lt;ID&gt;665348818AAB443DABD829CDFDE64EF4~0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8AD7CF4D35A4E45A09235401C6581D3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52468FD7E0D0425D864BA9FB4AAF5450~0&lt;/ID&gt;_x000d__x000a_      &lt;VALUESINGLE&gt;_x000d__x000a_        &lt;NLNL&gt;Beheer en onderhou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207C4586BF234B6F9E72DF55FA5E0802~0&lt;/ID&gt;_x000d__x000a_      &lt;VALUESINGLE&gt;_x000d__x000a_        &lt;NLNL&gt;Ruimte en econom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BEF60C5139A3484D8A3BC6F630A437F1~0&lt;/ID&gt;_x000d__x000a_      &lt;VALUESINGLE&gt;_x000d__x000a_        &lt;NLNL&gt;Samenlev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07194EDEB15442FE96C71B467DD51064~0&lt;/ID&gt;_x000d__x000a_      &lt;VALUESINGLE&gt;_x000d__x000a_        &lt;NLNL&gt;Dienstverlen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95560AAE37D84EE2B04000E5009B1D8A~0&lt;/ID&gt;_x000d__x000a_      &lt;VALUESINGLE&gt;_x000d__x000a_        &lt;NLNL&gt;Bedrijfsvoer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05A7F206B36C4C95986C44C16EBD6740~0&lt;/ID&gt;_x000d__x000a_      &lt;VALUESINGLE&gt;_x000d__x000a_        &lt;NLNL&gt;1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A01D1334B164A779E6C113E46D554D8~0&lt;/ID&gt;_x000d__x000a_      &lt;VALUESINGLE&gt;_x000d__x000a_        &lt;NLNL&gt;2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3D0925A8F7C464D9FD7E31A0B56CEB7~0&lt;/ID&gt;_x000d__x000a_      &lt;VALUESINGLE&gt;_x000d__x000a_        &lt;NLNL&gt;Mevrouw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9DA3215D021D41428421B8B94C519341~0&lt;/ID&gt;_x000d__x000a_      &lt;VALUESINGLE&gt;_x000d__x000a_        &lt;NLNL&gt;Mene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21D9095D742840CDAF70897A2F5AE444~0&lt;/ID&gt;_x000d__x000a_      &lt;VALUESINGLE&gt;_x000d__x000a_        &lt;NLNL&gt;N.v.t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53A2D7410A3B4819AFF034214D12ADE2~0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07E07D203DC4DF3B48844C746AE894F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E2790661DE244568A0F0BA9B1CCF4C42~0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A03BB6C289BC4761B0FCF93A840FF904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0467423E9BB140FE9F7E66B5F5340446~0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:\Logo.jp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CA06228D1FF4BA09ABB47E9DC7BF23F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2D4F769F66634D18A50344949BB8961A~0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640E0476C9C44222829C298BD629F767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D2A7779244034ADD9CACD00FAABF52D4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1F03A898E2704EDBB468097701F4C1F0~1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N:\\Iwriter\\Prod\\Sjabloon\\Verborgen Bouwstenen\\Bouwstenen\\Gemeente logo Ooststellingwerf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F7DAA4746F9048C29FE3FC454E5F57B6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6F20AA52593C4FE1930109D55BDA996F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EA7288C30813450DB631FD9102077C24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9F6963AFCB7478580DD90E639649C0A~1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 INCLUDE &quot;N:\\Iwriter\\Prod\\Sjabloon\\Algemeen\\Bouwstenen\\Gemeente logo Ooststellingwerf.dotx&quot; \* MERGEFORMAT 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&lt;/VALUES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6.1.16271"/>
  </w:docVars>
  <w:rsids>
    <w:rsidRoot w:val="0021289D"/>
    <w:rsid w:val="000220F5"/>
    <w:rsid w:val="0004173B"/>
    <w:rsid w:val="0004655E"/>
    <w:rsid w:val="00050ECC"/>
    <w:rsid w:val="00056072"/>
    <w:rsid w:val="00060E46"/>
    <w:rsid w:val="00063407"/>
    <w:rsid w:val="00087441"/>
    <w:rsid w:val="000A39E5"/>
    <w:rsid w:val="000A62AD"/>
    <w:rsid w:val="000A74F2"/>
    <w:rsid w:val="000B3C34"/>
    <w:rsid w:val="000C037C"/>
    <w:rsid w:val="000C439E"/>
    <w:rsid w:val="000C7CC0"/>
    <w:rsid w:val="000D20C3"/>
    <w:rsid w:val="000D3939"/>
    <w:rsid w:val="000F3F1E"/>
    <w:rsid w:val="0010193E"/>
    <w:rsid w:val="001106C1"/>
    <w:rsid w:val="001120CF"/>
    <w:rsid w:val="00112BC0"/>
    <w:rsid w:val="001249E2"/>
    <w:rsid w:val="0013579A"/>
    <w:rsid w:val="00136733"/>
    <w:rsid w:val="00161D02"/>
    <w:rsid w:val="00176844"/>
    <w:rsid w:val="00183D45"/>
    <w:rsid w:val="001A0B1E"/>
    <w:rsid w:val="001A2E47"/>
    <w:rsid w:val="001C0C7D"/>
    <w:rsid w:val="001E1794"/>
    <w:rsid w:val="001E598B"/>
    <w:rsid w:val="001F7FBE"/>
    <w:rsid w:val="00201745"/>
    <w:rsid w:val="002102F0"/>
    <w:rsid w:val="0021171A"/>
    <w:rsid w:val="0021289D"/>
    <w:rsid w:val="00215020"/>
    <w:rsid w:val="0023119A"/>
    <w:rsid w:val="00234AF8"/>
    <w:rsid w:val="002573E7"/>
    <w:rsid w:val="00262CD8"/>
    <w:rsid w:val="00277451"/>
    <w:rsid w:val="00280383"/>
    <w:rsid w:val="0029443F"/>
    <w:rsid w:val="00296F3E"/>
    <w:rsid w:val="002D087A"/>
    <w:rsid w:val="002E41F3"/>
    <w:rsid w:val="002F06E4"/>
    <w:rsid w:val="002F1C39"/>
    <w:rsid w:val="00304755"/>
    <w:rsid w:val="00320349"/>
    <w:rsid w:val="00320511"/>
    <w:rsid w:val="00353A80"/>
    <w:rsid w:val="00393B36"/>
    <w:rsid w:val="003B16C4"/>
    <w:rsid w:val="003C4E67"/>
    <w:rsid w:val="003D21E0"/>
    <w:rsid w:val="003D78FC"/>
    <w:rsid w:val="003E21F1"/>
    <w:rsid w:val="003E2C25"/>
    <w:rsid w:val="003E5845"/>
    <w:rsid w:val="003F19F6"/>
    <w:rsid w:val="003F2335"/>
    <w:rsid w:val="00421DB4"/>
    <w:rsid w:val="00423449"/>
    <w:rsid w:val="00434CF1"/>
    <w:rsid w:val="0044553C"/>
    <w:rsid w:val="004513AD"/>
    <w:rsid w:val="00467420"/>
    <w:rsid w:val="00474F65"/>
    <w:rsid w:val="00482393"/>
    <w:rsid w:val="00485DD0"/>
    <w:rsid w:val="004879E0"/>
    <w:rsid w:val="00494D6F"/>
    <w:rsid w:val="004A0C78"/>
    <w:rsid w:val="004B78CA"/>
    <w:rsid w:val="004C755E"/>
    <w:rsid w:val="004D7E00"/>
    <w:rsid w:val="004E5BC4"/>
    <w:rsid w:val="00514B00"/>
    <w:rsid w:val="005307C2"/>
    <w:rsid w:val="005310C8"/>
    <w:rsid w:val="00531DF9"/>
    <w:rsid w:val="005328BA"/>
    <w:rsid w:val="00536D7D"/>
    <w:rsid w:val="00554A2E"/>
    <w:rsid w:val="005633A8"/>
    <w:rsid w:val="00563E82"/>
    <w:rsid w:val="005726F2"/>
    <w:rsid w:val="00572E2D"/>
    <w:rsid w:val="00585770"/>
    <w:rsid w:val="005A28B8"/>
    <w:rsid w:val="005B4122"/>
    <w:rsid w:val="005B5201"/>
    <w:rsid w:val="005B6C73"/>
    <w:rsid w:val="005B7D7A"/>
    <w:rsid w:val="005B7D92"/>
    <w:rsid w:val="005D7B46"/>
    <w:rsid w:val="005F0842"/>
    <w:rsid w:val="00605838"/>
    <w:rsid w:val="00606D5F"/>
    <w:rsid w:val="0062032E"/>
    <w:rsid w:val="00623166"/>
    <w:rsid w:val="00625C72"/>
    <w:rsid w:val="0062674B"/>
    <w:rsid w:val="00627263"/>
    <w:rsid w:val="00640092"/>
    <w:rsid w:val="00647164"/>
    <w:rsid w:val="006548D0"/>
    <w:rsid w:val="00661762"/>
    <w:rsid w:val="00683300"/>
    <w:rsid w:val="00683652"/>
    <w:rsid w:val="006969DD"/>
    <w:rsid w:val="006A56FC"/>
    <w:rsid w:val="006B092F"/>
    <w:rsid w:val="006C19BB"/>
    <w:rsid w:val="006D5B71"/>
    <w:rsid w:val="006D7E6D"/>
    <w:rsid w:val="006E36C4"/>
    <w:rsid w:val="006E5B23"/>
    <w:rsid w:val="006E7E14"/>
    <w:rsid w:val="006F38E9"/>
    <w:rsid w:val="00726FD4"/>
    <w:rsid w:val="00737628"/>
    <w:rsid w:val="00756319"/>
    <w:rsid w:val="00756934"/>
    <w:rsid w:val="00762CAD"/>
    <w:rsid w:val="007652F0"/>
    <w:rsid w:val="007A3CE2"/>
    <w:rsid w:val="007A543D"/>
    <w:rsid w:val="007A6B9F"/>
    <w:rsid w:val="007C5148"/>
    <w:rsid w:val="007D1337"/>
    <w:rsid w:val="007E5FE2"/>
    <w:rsid w:val="007F076A"/>
    <w:rsid w:val="007F2706"/>
    <w:rsid w:val="007F4F09"/>
    <w:rsid w:val="00803FC2"/>
    <w:rsid w:val="00804DFA"/>
    <w:rsid w:val="00805A1C"/>
    <w:rsid w:val="00814977"/>
    <w:rsid w:val="0083066B"/>
    <w:rsid w:val="008363DF"/>
    <w:rsid w:val="00847B40"/>
    <w:rsid w:val="008616DD"/>
    <w:rsid w:val="008652BA"/>
    <w:rsid w:val="008A2020"/>
    <w:rsid w:val="008B19EF"/>
    <w:rsid w:val="008B22BD"/>
    <w:rsid w:val="008C1A4E"/>
    <w:rsid w:val="008C592B"/>
    <w:rsid w:val="009004CC"/>
    <w:rsid w:val="0090318E"/>
    <w:rsid w:val="00916F33"/>
    <w:rsid w:val="009232AF"/>
    <w:rsid w:val="00952E9D"/>
    <w:rsid w:val="00960CAF"/>
    <w:rsid w:val="00962FA7"/>
    <w:rsid w:val="00971CAD"/>
    <w:rsid w:val="00982AE1"/>
    <w:rsid w:val="00984BD9"/>
    <w:rsid w:val="00993740"/>
    <w:rsid w:val="00993A49"/>
    <w:rsid w:val="00997BA5"/>
    <w:rsid w:val="009A37AF"/>
    <w:rsid w:val="009A49E7"/>
    <w:rsid w:val="009A723C"/>
    <w:rsid w:val="009E70C4"/>
    <w:rsid w:val="00A047F9"/>
    <w:rsid w:val="00A12B06"/>
    <w:rsid w:val="00A22054"/>
    <w:rsid w:val="00A3570B"/>
    <w:rsid w:val="00A368F2"/>
    <w:rsid w:val="00A43FB2"/>
    <w:rsid w:val="00A504E7"/>
    <w:rsid w:val="00A53A56"/>
    <w:rsid w:val="00A569F5"/>
    <w:rsid w:val="00A64085"/>
    <w:rsid w:val="00AB200A"/>
    <w:rsid w:val="00AE2B27"/>
    <w:rsid w:val="00AE6E86"/>
    <w:rsid w:val="00AF6336"/>
    <w:rsid w:val="00B14F1D"/>
    <w:rsid w:val="00B2021B"/>
    <w:rsid w:val="00B20885"/>
    <w:rsid w:val="00B225B8"/>
    <w:rsid w:val="00B417EA"/>
    <w:rsid w:val="00B47491"/>
    <w:rsid w:val="00B860B4"/>
    <w:rsid w:val="00BB3669"/>
    <w:rsid w:val="00BB3E51"/>
    <w:rsid w:val="00BB4024"/>
    <w:rsid w:val="00BC579F"/>
    <w:rsid w:val="00BF03C4"/>
    <w:rsid w:val="00C06C3C"/>
    <w:rsid w:val="00C3573C"/>
    <w:rsid w:val="00C368F5"/>
    <w:rsid w:val="00C40E23"/>
    <w:rsid w:val="00C44ECB"/>
    <w:rsid w:val="00C53AE9"/>
    <w:rsid w:val="00C81600"/>
    <w:rsid w:val="00C92EB9"/>
    <w:rsid w:val="00CA110C"/>
    <w:rsid w:val="00CB5878"/>
    <w:rsid w:val="00CC7F8E"/>
    <w:rsid w:val="00CD08D7"/>
    <w:rsid w:val="00CD0A73"/>
    <w:rsid w:val="00CE4BA8"/>
    <w:rsid w:val="00D02C58"/>
    <w:rsid w:val="00D10964"/>
    <w:rsid w:val="00D209EC"/>
    <w:rsid w:val="00D319E9"/>
    <w:rsid w:val="00D321EC"/>
    <w:rsid w:val="00D32887"/>
    <w:rsid w:val="00D32DCA"/>
    <w:rsid w:val="00D41656"/>
    <w:rsid w:val="00D426BD"/>
    <w:rsid w:val="00D57C83"/>
    <w:rsid w:val="00D7484B"/>
    <w:rsid w:val="00D825E5"/>
    <w:rsid w:val="00D82820"/>
    <w:rsid w:val="00D90EE2"/>
    <w:rsid w:val="00DA12EC"/>
    <w:rsid w:val="00DC7263"/>
    <w:rsid w:val="00DD04EC"/>
    <w:rsid w:val="00DD16A1"/>
    <w:rsid w:val="00DD46C2"/>
    <w:rsid w:val="00DE26DA"/>
    <w:rsid w:val="00DE55D7"/>
    <w:rsid w:val="00E003BC"/>
    <w:rsid w:val="00E00FEB"/>
    <w:rsid w:val="00E40BBB"/>
    <w:rsid w:val="00E730B3"/>
    <w:rsid w:val="00E83555"/>
    <w:rsid w:val="00E871DE"/>
    <w:rsid w:val="00EA6516"/>
    <w:rsid w:val="00EB4EEA"/>
    <w:rsid w:val="00EB7A1D"/>
    <w:rsid w:val="00EC5949"/>
    <w:rsid w:val="00EC7B98"/>
    <w:rsid w:val="00ED31FA"/>
    <w:rsid w:val="00ED35B9"/>
    <w:rsid w:val="00EE1992"/>
    <w:rsid w:val="00F109B6"/>
    <w:rsid w:val="00F14299"/>
    <w:rsid w:val="00F21016"/>
    <w:rsid w:val="00F225F6"/>
    <w:rsid w:val="00F354D8"/>
    <w:rsid w:val="00F52FBA"/>
    <w:rsid w:val="00F643DC"/>
    <w:rsid w:val="00F672F5"/>
    <w:rsid w:val="00F716AA"/>
    <w:rsid w:val="00F91778"/>
    <w:rsid w:val="00F935AF"/>
    <w:rsid w:val="00FB39BD"/>
    <w:rsid w:val="00FC772C"/>
    <w:rsid w:val="00FE33BF"/>
    <w:rsid w:val="00FE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90C9F74"/>
  <w15:docId w15:val="{587F9A0C-9ABB-463E-8F30-4C10EA511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336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480"/>
      </w:tabs>
      <w:ind w:left="1134" w:right="566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36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E36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E36C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E36C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E36C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6E36C4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E36C4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6E36C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52E9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952E9D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tabs>
        <w:tab w:val="left" w:pos="4536"/>
      </w:tabs>
      <w:ind w:right="566"/>
      <w:jc w:val="center"/>
    </w:pPr>
    <w:rPr>
      <w:sz w:val="48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A56FC"/>
    <w:rPr>
      <w:color w:val="0000FF"/>
      <w:u w:val="single"/>
    </w:rPr>
  </w:style>
  <w:style w:type="numbering" w:styleId="111111">
    <w:name w:val="Outline List 2"/>
    <w:basedOn w:val="NoList"/>
    <w:rsid w:val="006E36C4"/>
    <w:pPr>
      <w:numPr>
        <w:numId w:val="3"/>
      </w:numPr>
    </w:pPr>
  </w:style>
  <w:style w:type="numbering" w:styleId="1ai">
    <w:name w:val="Outline List 1"/>
    <w:basedOn w:val="NoList"/>
    <w:rsid w:val="006E36C4"/>
    <w:pPr>
      <w:numPr>
        <w:numId w:val="4"/>
      </w:numPr>
    </w:pPr>
  </w:style>
  <w:style w:type="table" w:styleId="Table3Deffects1">
    <w:name w:val="Table 3D effects 1"/>
    <w:basedOn w:val="TableNormal"/>
    <w:rsid w:val="006E36C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6E36C4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6E36C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Normal"/>
    <w:next w:val="Normal"/>
    <w:link w:val="SalutationChar"/>
    <w:rsid w:val="006E36C4"/>
  </w:style>
  <w:style w:type="character" w:customStyle="1" w:styleId="SalutationChar">
    <w:name w:val="Salutation Char"/>
    <w:link w:val="Salutation"/>
    <w:rsid w:val="006E36C4"/>
    <w:rPr>
      <w:sz w:val="24"/>
      <w:szCs w:val="24"/>
    </w:rPr>
  </w:style>
  <w:style w:type="paragraph" w:styleId="EnvelopeAddress">
    <w:name w:val="envelope address"/>
    <w:basedOn w:val="Normal"/>
    <w:rsid w:val="006E36C4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Closing">
    <w:name w:val="Closing"/>
    <w:basedOn w:val="Normal"/>
    <w:link w:val="ClosingChar"/>
    <w:rsid w:val="006E36C4"/>
    <w:pPr>
      <w:ind w:left="4252"/>
    </w:pPr>
  </w:style>
  <w:style w:type="character" w:customStyle="1" w:styleId="ClosingChar">
    <w:name w:val="Closing Char"/>
    <w:link w:val="Closing"/>
    <w:rsid w:val="006E36C4"/>
    <w:rPr>
      <w:sz w:val="24"/>
      <w:szCs w:val="24"/>
    </w:rPr>
  </w:style>
  <w:style w:type="paragraph" w:styleId="EnvelopeReturn">
    <w:name w:val="envelope return"/>
    <w:basedOn w:val="Normal"/>
    <w:rsid w:val="006E36C4"/>
    <w:rPr>
      <w:rFonts w:ascii="Cambria" w:hAnsi="Cambria"/>
      <w:szCs w:val="20"/>
    </w:rPr>
  </w:style>
  <w:style w:type="character" w:customStyle="1" w:styleId="Heading2Char">
    <w:name w:val="Heading 2 Char"/>
    <w:link w:val="Heading2"/>
    <w:semiHidden/>
    <w:rsid w:val="006E36C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semiHidden/>
    <w:rsid w:val="006E36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semiHidden/>
    <w:rsid w:val="006E36C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semiHidden/>
    <w:rsid w:val="006E36C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6E36C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6E36C4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semiHidden/>
    <w:rsid w:val="006E36C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6E36C4"/>
    <w:rPr>
      <w:rFonts w:ascii="Cambria" w:eastAsia="Times New Roman" w:hAnsi="Cambria" w:cs="Times New Roman"/>
      <w:sz w:val="22"/>
      <w:szCs w:val="22"/>
    </w:rPr>
  </w:style>
  <w:style w:type="numbering" w:styleId="ArticleSection">
    <w:name w:val="Outline List 3"/>
    <w:basedOn w:val="NoList"/>
    <w:rsid w:val="006E36C4"/>
    <w:pPr>
      <w:numPr>
        <w:numId w:val="5"/>
      </w:numPr>
    </w:pPr>
  </w:style>
  <w:style w:type="paragraph" w:styleId="BalloonText">
    <w:name w:val="Balloon Text"/>
    <w:basedOn w:val="Normal"/>
    <w:link w:val="BalloonTextChar"/>
    <w:rsid w:val="006E36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E36C4"/>
    <w:rPr>
      <w:rFonts w:ascii="Tahoma" w:hAnsi="Tahoma" w:cs="Tahoma"/>
      <w:sz w:val="16"/>
      <w:szCs w:val="16"/>
    </w:rPr>
  </w:style>
  <w:style w:type="paragraph" w:styleId="MessageHeader">
    <w:name w:val="Message Header"/>
    <w:basedOn w:val="Normal"/>
    <w:link w:val="MessageHeaderChar"/>
    <w:rsid w:val="006E36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sid w:val="006E36C4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Bibliography">
    <w:name w:val="Bibliography"/>
    <w:basedOn w:val="Normal"/>
    <w:next w:val="Normal"/>
    <w:uiPriority w:val="37"/>
    <w:semiHidden/>
    <w:unhideWhenUsed/>
    <w:rsid w:val="006E36C4"/>
  </w:style>
  <w:style w:type="paragraph" w:styleId="Caption">
    <w:name w:val="caption"/>
    <w:basedOn w:val="Normal"/>
    <w:next w:val="Normal"/>
    <w:semiHidden/>
    <w:unhideWhenUsed/>
    <w:qFormat/>
    <w:rsid w:val="006E36C4"/>
    <w:rPr>
      <w:b/>
      <w:bCs/>
      <w:szCs w:val="20"/>
    </w:rPr>
  </w:style>
  <w:style w:type="paragraph" w:styleId="BlockText">
    <w:name w:val="Block Text"/>
    <w:basedOn w:val="Normal"/>
    <w:rsid w:val="006E36C4"/>
    <w:pPr>
      <w:spacing w:after="120"/>
      <w:ind w:left="1440" w:right="1440"/>
    </w:pPr>
  </w:style>
  <w:style w:type="paragraph" w:styleId="TableofAuthorities">
    <w:name w:val="table of authorities"/>
    <w:basedOn w:val="Normal"/>
    <w:next w:val="Normal"/>
    <w:rsid w:val="006E36C4"/>
    <w:pPr>
      <w:ind w:left="240" w:hanging="240"/>
    </w:pPr>
  </w:style>
  <w:style w:type="paragraph" w:styleId="Quote">
    <w:name w:val="Quote"/>
    <w:basedOn w:val="Normal"/>
    <w:next w:val="Normal"/>
    <w:link w:val="QuoteChar"/>
    <w:uiPriority w:val="29"/>
    <w:qFormat/>
    <w:rsid w:val="006E36C4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6E36C4"/>
    <w:rPr>
      <w:i/>
      <w:iCs/>
      <w:color w:val="000000"/>
      <w:sz w:val="24"/>
      <w:szCs w:val="24"/>
    </w:rPr>
  </w:style>
  <w:style w:type="paragraph" w:styleId="Date">
    <w:name w:val="Date"/>
    <w:basedOn w:val="Normal"/>
    <w:next w:val="Normal"/>
    <w:link w:val="DateChar"/>
    <w:rsid w:val="006E36C4"/>
  </w:style>
  <w:style w:type="character" w:customStyle="1" w:styleId="DateChar">
    <w:name w:val="Date Char"/>
    <w:link w:val="Date"/>
    <w:rsid w:val="006E36C4"/>
    <w:rPr>
      <w:sz w:val="24"/>
      <w:szCs w:val="24"/>
    </w:rPr>
  </w:style>
  <w:style w:type="paragraph" w:styleId="DocumentMap">
    <w:name w:val="Document Map"/>
    <w:basedOn w:val="Normal"/>
    <w:link w:val="DocumentMapChar"/>
    <w:rsid w:val="006E36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E36C4"/>
    <w:rPr>
      <w:rFonts w:ascii="Tahoma" w:hAnsi="Tahoma" w:cs="Tahoma"/>
      <w:sz w:val="16"/>
      <w:szCs w:val="16"/>
    </w:rPr>
  </w:style>
  <w:style w:type="table" w:styleId="DarkList">
    <w:name w:val="Dark List"/>
    <w:basedOn w:val="TableNormal"/>
    <w:uiPriority w:val="70"/>
    <w:rsid w:val="006E36C4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6E36C4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sid w:val="006E36C4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sid w:val="006E36C4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sid w:val="006E36C4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sid w:val="006E36C4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sid w:val="006E36C4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36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6E36C4"/>
    <w:rPr>
      <w:b/>
      <w:bCs/>
      <w:i/>
      <w:iCs/>
      <w:color w:val="4F81BD"/>
      <w:sz w:val="24"/>
      <w:szCs w:val="24"/>
    </w:rPr>
  </w:style>
  <w:style w:type="table" w:styleId="TableSimple1">
    <w:name w:val="Table Simple 1"/>
    <w:basedOn w:val="TableNormal"/>
    <w:rsid w:val="006E36C4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E36C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6E36C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rsid w:val="006E36C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EndnoteReference">
    <w:name w:val="endnote reference"/>
    <w:rsid w:val="006E36C4"/>
    <w:rPr>
      <w:vertAlign w:val="superscript"/>
    </w:rPr>
  </w:style>
  <w:style w:type="paragraph" w:styleId="EndnoteText">
    <w:name w:val="endnote text"/>
    <w:basedOn w:val="Normal"/>
    <w:link w:val="EndnoteTextChar"/>
    <w:rsid w:val="006E36C4"/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6E36C4"/>
  </w:style>
  <w:style w:type="table" w:styleId="TableElegant">
    <w:name w:val="Table Elegant"/>
    <w:basedOn w:val="TableNormal"/>
    <w:rsid w:val="006E36C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rsid w:val="006E36C4"/>
  </w:style>
  <w:style w:type="character" w:customStyle="1" w:styleId="E-mailSignatureChar">
    <w:name w:val="E-mail Signature Char"/>
    <w:link w:val="E-mailSignature"/>
    <w:rsid w:val="006E36C4"/>
    <w:rPr>
      <w:sz w:val="24"/>
      <w:szCs w:val="24"/>
    </w:rPr>
  </w:style>
  <w:style w:type="paragraph" w:styleId="NoSpacing">
    <w:name w:val="No Spacing"/>
    <w:uiPriority w:val="1"/>
    <w:qFormat/>
    <w:rsid w:val="006E36C4"/>
    <w:rPr>
      <w:sz w:val="24"/>
      <w:szCs w:val="24"/>
    </w:rPr>
  </w:style>
  <w:style w:type="table" w:styleId="MediumGrid1">
    <w:name w:val="Medium Grid 1"/>
    <w:basedOn w:val="TableNormal"/>
    <w:uiPriority w:val="67"/>
    <w:rsid w:val="006E36C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6E36C4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rsid w:val="006E36C4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rsid w:val="006E36C4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6E36C4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rsid w:val="006E36C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rsid w:val="006E36C4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6E36C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E36C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6E36C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6E36C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6E36C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6E36C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6E36C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Shading1">
    <w:name w:val="Medium Shading 1"/>
    <w:basedOn w:val="TableNormal"/>
    <w:uiPriority w:val="63"/>
    <w:rsid w:val="006E36C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E36C4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6E36C4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6E36C4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E36C4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E36C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6E36C4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6E36C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E36C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6E36C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E36C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6E36C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6E36C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6E36C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6E36C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6E36C4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sid w:val="006E36C4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sid w:val="006E36C4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sid w:val="006E36C4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sid w:val="006E36C4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sid w:val="006E36C4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6E36C4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styleId="FollowedHyperlink">
    <w:name w:val="FollowedHyperlink"/>
    <w:rsid w:val="006E36C4"/>
    <w:rPr>
      <w:color w:val="800080"/>
      <w:u w:val="single"/>
    </w:rPr>
  </w:style>
  <w:style w:type="paragraph" w:styleId="Signature">
    <w:name w:val="Signature"/>
    <w:basedOn w:val="Normal"/>
    <w:link w:val="SignatureChar"/>
    <w:rsid w:val="006E36C4"/>
    <w:pPr>
      <w:ind w:left="4252"/>
    </w:pPr>
  </w:style>
  <w:style w:type="character" w:customStyle="1" w:styleId="SignatureChar">
    <w:name w:val="Signature Char"/>
    <w:link w:val="Signature"/>
    <w:rsid w:val="006E36C4"/>
    <w:rPr>
      <w:sz w:val="24"/>
      <w:szCs w:val="24"/>
    </w:rPr>
  </w:style>
  <w:style w:type="paragraph" w:styleId="HTMLPreformatted">
    <w:name w:val="HTML Preformatted"/>
    <w:basedOn w:val="Normal"/>
    <w:link w:val="HTMLPreformattedChar"/>
    <w:rsid w:val="006E36C4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rsid w:val="006E36C4"/>
    <w:rPr>
      <w:rFonts w:ascii="Courier New" w:hAnsi="Courier New" w:cs="Courier New"/>
    </w:rPr>
  </w:style>
  <w:style w:type="character" w:styleId="HTMLCode">
    <w:name w:val="HTML Code"/>
    <w:rsid w:val="006E36C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6E36C4"/>
    <w:rPr>
      <w:i/>
      <w:iCs/>
    </w:rPr>
  </w:style>
  <w:style w:type="character" w:styleId="HTMLVariable">
    <w:name w:val="HTML Variable"/>
    <w:rsid w:val="006E36C4"/>
    <w:rPr>
      <w:i/>
      <w:iCs/>
    </w:rPr>
  </w:style>
  <w:style w:type="character" w:styleId="HTMLAcronym">
    <w:name w:val="HTML Acronym"/>
    <w:basedOn w:val="DefaultParagraphFont"/>
    <w:rsid w:val="006E36C4"/>
  </w:style>
  <w:style w:type="paragraph" w:styleId="HTMLAddress">
    <w:name w:val="HTML Address"/>
    <w:basedOn w:val="Normal"/>
    <w:link w:val="HTMLAddressChar"/>
    <w:rsid w:val="006E36C4"/>
    <w:rPr>
      <w:i/>
      <w:iCs/>
    </w:rPr>
  </w:style>
  <w:style w:type="character" w:customStyle="1" w:styleId="HTMLAddressChar">
    <w:name w:val="HTML Address Char"/>
    <w:link w:val="HTMLAddress"/>
    <w:rsid w:val="006E36C4"/>
    <w:rPr>
      <w:i/>
      <w:iCs/>
      <w:sz w:val="24"/>
      <w:szCs w:val="24"/>
    </w:rPr>
  </w:style>
  <w:style w:type="character" w:styleId="HTMLCite">
    <w:name w:val="HTML Cite"/>
    <w:rsid w:val="006E36C4"/>
    <w:rPr>
      <w:i/>
      <w:iCs/>
    </w:rPr>
  </w:style>
  <w:style w:type="character" w:styleId="HTMLTypewriter">
    <w:name w:val="HTML Typewriter"/>
    <w:rsid w:val="006E36C4"/>
    <w:rPr>
      <w:rFonts w:ascii="Courier New" w:hAnsi="Courier New" w:cs="Courier New"/>
      <w:sz w:val="20"/>
      <w:szCs w:val="20"/>
    </w:rPr>
  </w:style>
  <w:style w:type="character" w:styleId="HTMLKeyboard">
    <w:name w:val="HTML Keyboard"/>
    <w:rsid w:val="006E36C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6E36C4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rsid w:val="006E36C4"/>
    <w:pPr>
      <w:ind w:left="240" w:hanging="240"/>
    </w:pPr>
  </w:style>
  <w:style w:type="paragraph" w:styleId="Index2">
    <w:name w:val="index 2"/>
    <w:basedOn w:val="Normal"/>
    <w:next w:val="Normal"/>
    <w:autoRedefine/>
    <w:rsid w:val="006E36C4"/>
    <w:pPr>
      <w:ind w:left="480" w:hanging="240"/>
    </w:pPr>
  </w:style>
  <w:style w:type="paragraph" w:styleId="Index3">
    <w:name w:val="index 3"/>
    <w:basedOn w:val="Normal"/>
    <w:next w:val="Normal"/>
    <w:autoRedefine/>
    <w:rsid w:val="006E36C4"/>
    <w:pPr>
      <w:ind w:left="720" w:hanging="240"/>
    </w:pPr>
  </w:style>
  <w:style w:type="paragraph" w:styleId="Index4">
    <w:name w:val="index 4"/>
    <w:basedOn w:val="Normal"/>
    <w:next w:val="Normal"/>
    <w:autoRedefine/>
    <w:rsid w:val="006E36C4"/>
    <w:pPr>
      <w:ind w:left="960" w:hanging="240"/>
    </w:pPr>
  </w:style>
  <w:style w:type="paragraph" w:styleId="Index5">
    <w:name w:val="index 5"/>
    <w:basedOn w:val="Normal"/>
    <w:next w:val="Normal"/>
    <w:autoRedefine/>
    <w:rsid w:val="006E36C4"/>
    <w:pPr>
      <w:ind w:left="1200" w:hanging="240"/>
    </w:pPr>
  </w:style>
  <w:style w:type="paragraph" w:styleId="Index6">
    <w:name w:val="index 6"/>
    <w:basedOn w:val="Normal"/>
    <w:next w:val="Normal"/>
    <w:autoRedefine/>
    <w:rsid w:val="006E36C4"/>
    <w:pPr>
      <w:ind w:left="1440" w:hanging="240"/>
    </w:pPr>
  </w:style>
  <w:style w:type="paragraph" w:styleId="Index7">
    <w:name w:val="index 7"/>
    <w:basedOn w:val="Normal"/>
    <w:next w:val="Normal"/>
    <w:autoRedefine/>
    <w:rsid w:val="006E36C4"/>
    <w:pPr>
      <w:ind w:left="1680" w:hanging="240"/>
    </w:pPr>
  </w:style>
  <w:style w:type="paragraph" w:styleId="Index8">
    <w:name w:val="index 8"/>
    <w:basedOn w:val="Normal"/>
    <w:next w:val="Normal"/>
    <w:autoRedefine/>
    <w:rsid w:val="006E36C4"/>
    <w:pPr>
      <w:ind w:left="1920" w:hanging="240"/>
    </w:pPr>
  </w:style>
  <w:style w:type="paragraph" w:styleId="Index9">
    <w:name w:val="index 9"/>
    <w:basedOn w:val="Normal"/>
    <w:next w:val="Normal"/>
    <w:autoRedefine/>
    <w:rsid w:val="006E36C4"/>
    <w:pPr>
      <w:ind w:left="2160" w:hanging="240"/>
    </w:pPr>
  </w:style>
  <w:style w:type="paragraph" w:styleId="IndexHeading">
    <w:name w:val="index heading"/>
    <w:basedOn w:val="Normal"/>
    <w:next w:val="Index1"/>
    <w:rsid w:val="006E36C4"/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rsid w:val="006E36C4"/>
  </w:style>
  <w:style w:type="paragraph" w:styleId="TOC2">
    <w:name w:val="toc 2"/>
    <w:basedOn w:val="Normal"/>
    <w:next w:val="Normal"/>
    <w:autoRedefine/>
    <w:rsid w:val="006E36C4"/>
    <w:pPr>
      <w:ind w:left="240"/>
    </w:pPr>
  </w:style>
  <w:style w:type="paragraph" w:styleId="TOC3">
    <w:name w:val="toc 3"/>
    <w:basedOn w:val="Normal"/>
    <w:next w:val="Normal"/>
    <w:autoRedefine/>
    <w:rsid w:val="006E36C4"/>
    <w:pPr>
      <w:ind w:left="480"/>
    </w:pPr>
  </w:style>
  <w:style w:type="paragraph" w:styleId="TOC4">
    <w:name w:val="toc 4"/>
    <w:basedOn w:val="Normal"/>
    <w:next w:val="Normal"/>
    <w:autoRedefine/>
    <w:rsid w:val="006E36C4"/>
    <w:pPr>
      <w:ind w:left="720"/>
    </w:pPr>
  </w:style>
  <w:style w:type="paragraph" w:styleId="TOC5">
    <w:name w:val="toc 5"/>
    <w:basedOn w:val="Normal"/>
    <w:next w:val="Normal"/>
    <w:autoRedefine/>
    <w:rsid w:val="006E36C4"/>
    <w:pPr>
      <w:ind w:left="960"/>
    </w:pPr>
  </w:style>
  <w:style w:type="paragraph" w:styleId="TOC6">
    <w:name w:val="toc 6"/>
    <w:basedOn w:val="Normal"/>
    <w:next w:val="Normal"/>
    <w:autoRedefine/>
    <w:rsid w:val="006E36C4"/>
    <w:pPr>
      <w:ind w:left="1200"/>
    </w:pPr>
  </w:style>
  <w:style w:type="paragraph" w:styleId="TOC7">
    <w:name w:val="toc 7"/>
    <w:basedOn w:val="Normal"/>
    <w:next w:val="Normal"/>
    <w:autoRedefine/>
    <w:rsid w:val="006E36C4"/>
    <w:pPr>
      <w:ind w:left="1440"/>
    </w:pPr>
  </w:style>
  <w:style w:type="paragraph" w:styleId="TOC8">
    <w:name w:val="toc 8"/>
    <w:basedOn w:val="Normal"/>
    <w:next w:val="Normal"/>
    <w:autoRedefine/>
    <w:rsid w:val="006E36C4"/>
    <w:pPr>
      <w:ind w:left="1680"/>
    </w:pPr>
  </w:style>
  <w:style w:type="paragraph" w:styleId="TOC9">
    <w:name w:val="toc 9"/>
    <w:basedOn w:val="Normal"/>
    <w:next w:val="Normal"/>
    <w:autoRedefine/>
    <w:rsid w:val="006E36C4"/>
    <w:pPr>
      <w:ind w:left="1920"/>
    </w:pPr>
  </w:style>
  <w:style w:type="character" w:styleId="IntenseEmphasis">
    <w:name w:val="Intense Emphasis"/>
    <w:uiPriority w:val="21"/>
    <w:qFormat/>
    <w:rsid w:val="006E36C4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6E36C4"/>
    <w:rPr>
      <w:b/>
      <w:bCs/>
      <w:smallCaps/>
      <w:color w:val="C0504D"/>
      <w:spacing w:val="5"/>
      <w:u w:val="single"/>
    </w:rPr>
  </w:style>
  <w:style w:type="table" w:styleId="TableClassic1">
    <w:name w:val="Table Classic 1"/>
    <w:basedOn w:val="TableNormal"/>
    <w:rsid w:val="006E36C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6E36C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6E36C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6E36C4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">
    <w:name w:val="Colorful Grid"/>
    <w:basedOn w:val="TableNormal"/>
    <w:uiPriority w:val="73"/>
    <w:rsid w:val="006E36C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6E36C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sid w:val="006E36C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sid w:val="006E36C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sid w:val="006E36C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sid w:val="006E36C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sid w:val="006E36C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Shading">
    <w:name w:val="Colorful Shading"/>
    <w:basedOn w:val="TableNormal"/>
    <w:uiPriority w:val="71"/>
    <w:rsid w:val="006E36C4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6E36C4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6E36C4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6E36C4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sid w:val="006E36C4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6E36C4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6E36C4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6E36C4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6E36C4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sid w:val="006E36C4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sid w:val="006E36C4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sid w:val="006E36C4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sid w:val="006E36C4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sid w:val="006E36C4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TableColorful1">
    <w:name w:val="Table Colorful 1"/>
    <w:basedOn w:val="TableNormal"/>
    <w:rsid w:val="006E36C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6E36C4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6E36C4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TOAHeading">
    <w:name w:val="toa heading"/>
    <w:basedOn w:val="Normal"/>
    <w:next w:val="Normal"/>
    <w:rsid w:val="006E36C4"/>
    <w:pPr>
      <w:spacing w:before="120"/>
    </w:pPr>
    <w:rPr>
      <w:rFonts w:ascii="Cambria" w:hAnsi="Cambr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36C4"/>
    <w:pPr>
      <w:tabs>
        <w:tab w:val="clear" w:pos="480"/>
      </w:tabs>
      <w:spacing w:before="240" w:after="60"/>
      <w:ind w:left="0" w:right="0"/>
      <w:outlineLvl w:val="9"/>
    </w:pPr>
    <w:rPr>
      <w:rFonts w:ascii="Cambria" w:hAnsi="Cambria"/>
      <w:b/>
      <w:bCs/>
      <w:kern w:val="32"/>
      <w:sz w:val="32"/>
      <w:szCs w:val="32"/>
      <w:u w:val="none"/>
    </w:rPr>
  </w:style>
  <w:style w:type="table" w:styleId="LightGrid">
    <w:name w:val="Light Grid"/>
    <w:basedOn w:val="TableNormal"/>
    <w:uiPriority w:val="62"/>
    <w:rsid w:val="006E36C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6E36C4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rsid w:val="006E36C4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rsid w:val="006E36C4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rsid w:val="006E36C4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rsid w:val="006E36C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rsid w:val="006E36C4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sid w:val="006E36C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6E36C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6E36C4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6E36C4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6E36C4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6E36C4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sid w:val="006E36C4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rsid w:val="006E36C4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6E36C4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rsid w:val="006E36C4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rsid w:val="006E36C4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rsid w:val="006E36C4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rsid w:val="006E36C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rsid w:val="006E36C4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List">
    <w:name w:val="List"/>
    <w:basedOn w:val="Normal"/>
    <w:rsid w:val="006E36C4"/>
    <w:pPr>
      <w:ind w:left="283" w:hanging="283"/>
      <w:contextualSpacing/>
    </w:pPr>
  </w:style>
  <w:style w:type="paragraph" w:styleId="List2">
    <w:name w:val="List 2"/>
    <w:basedOn w:val="Normal"/>
    <w:rsid w:val="006E36C4"/>
    <w:pPr>
      <w:ind w:left="566" w:hanging="283"/>
      <w:contextualSpacing/>
    </w:pPr>
  </w:style>
  <w:style w:type="paragraph" w:styleId="List3">
    <w:name w:val="List 3"/>
    <w:basedOn w:val="Normal"/>
    <w:rsid w:val="006E36C4"/>
    <w:pPr>
      <w:ind w:left="849" w:hanging="283"/>
      <w:contextualSpacing/>
    </w:pPr>
  </w:style>
  <w:style w:type="paragraph" w:styleId="List4">
    <w:name w:val="List 4"/>
    <w:basedOn w:val="Normal"/>
    <w:rsid w:val="006E36C4"/>
    <w:pPr>
      <w:ind w:left="1132" w:hanging="283"/>
      <w:contextualSpacing/>
    </w:pPr>
  </w:style>
  <w:style w:type="paragraph" w:styleId="List5">
    <w:name w:val="List 5"/>
    <w:basedOn w:val="Normal"/>
    <w:rsid w:val="006E36C4"/>
    <w:pPr>
      <w:ind w:left="1415" w:hanging="283"/>
      <w:contextualSpacing/>
    </w:pPr>
  </w:style>
  <w:style w:type="paragraph" w:styleId="TableofFigures">
    <w:name w:val="table of figures"/>
    <w:basedOn w:val="Normal"/>
    <w:next w:val="Normal"/>
    <w:rsid w:val="006E36C4"/>
  </w:style>
  <w:style w:type="paragraph" w:styleId="ListBullet">
    <w:name w:val="List Bullet"/>
    <w:basedOn w:val="Normal"/>
    <w:rsid w:val="006E36C4"/>
    <w:pPr>
      <w:numPr>
        <w:numId w:val="6"/>
      </w:numPr>
      <w:contextualSpacing/>
    </w:pPr>
  </w:style>
  <w:style w:type="paragraph" w:styleId="ListBullet2">
    <w:name w:val="List Bullet 2"/>
    <w:basedOn w:val="Normal"/>
    <w:rsid w:val="006E36C4"/>
    <w:pPr>
      <w:numPr>
        <w:numId w:val="7"/>
      </w:numPr>
      <w:contextualSpacing/>
    </w:pPr>
  </w:style>
  <w:style w:type="paragraph" w:styleId="ListBullet3">
    <w:name w:val="List Bullet 3"/>
    <w:basedOn w:val="Normal"/>
    <w:rsid w:val="006E36C4"/>
    <w:pPr>
      <w:numPr>
        <w:numId w:val="8"/>
      </w:numPr>
      <w:contextualSpacing/>
    </w:pPr>
  </w:style>
  <w:style w:type="paragraph" w:styleId="ListBullet4">
    <w:name w:val="List Bullet 4"/>
    <w:basedOn w:val="Normal"/>
    <w:rsid w:val="006E36C4"/>
    <w:pPr>
      <w:numPr>
        <w:numId w:val="9"/>
      </w:numPr>
      <w:contextualSpacing/>
    </w:pPr>
  </w:style>
  <w:style w:type="paragraph" w:styleId="ListBullet5">
    <w:name w:val="List Bullet 5"/>
    <w:basedOn w:val="Normal"/>
    <w:rsid w:val="006E36C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E36C4"/>
    <w:pPr>
      <w:ind w:left="708"/>
    </w:pPr>
  </w:style>
  <w:style w:type="paragraph" w:styleId="ListNumber">
    <w:name w:val="List Number"/>
    <w:basedOn w:val="Normal"/>
    <w:rsid w:val="006E36C4"/>
    <w:pPr>
      <w:numPr>
        <w:numId w:val="11"/>
      </w:numPr>
      <w:contextualSpacing/>
    </w:pPr>
  </w:style>
  <w:style w:type="paragraph" w:styleId="ListNumber2">
    <w:name w:val="List Number 2"/>
    <w:basedOn w:val="Normal"/>
    <w:rsid w:val="006E36C4"/>
    <w:pPr>
      <w:numPr>
        <w:numId w:val="12"/>
      </w:numPr>
      <w:contextualSpacing/>
    </w:pPr>
  </w:style>
  <w:style w:type="paragraph" w:styleId="ListNumber3">
    <w:name w:val="List Number 3"/>
    <w:basedOn w:val="Normal"/>
    <w:rsid w:val="006E36C4"/>
    <w:pPr>
      <w:numPr>
        <w:numId w:val="13"/>
      </w:numPr>
      <w:contextualSpacing/>
    </w:pPr>
  </w:style>
  <w:style w:type="paragraph" w:styleId="ListNumber4">
    <w:name w:val="List Number 4"/>
    <w:basedOn w:val="Normal"/>
    <w:rsid w:val="006E36C4"/>
    <w:pPr>
      <w:numPr>
        <w:numId w:val="14"/>
      </w:numPr>
      <w:contextualSpacing/>
    </w:pPr>
  </w:style>
  <w:style w:type="paragraph" w:styleId="ListNumber5">
    <w:name w:val="List Number 5"/>
    <w:basedOn w:val="Normal"/>
    <w:rsid w:val="006E36C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E36C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E36C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E36C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E36C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E36C4"/>
    <w:pPr>
      <w:spacing w:after="120"/>
      <w:ind w:left="1415"/>
      <w:contextualSpacing/>
    </w:pPr>
  </w:style>
  <w:style w:type="paragraph" w:styleId="MacroText">
    <w:name w:val="macro"/>
    <w:link w:val="MacroTextChar"/>
    <w:rsid w:val="006E36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6E36C4"/>
    <w:rPr>
      <w:rFonts w:ascii="Courier New" w:hAnsi="Courier New" w:cs="Courier New"/>
    </w:rPr>
  </w:style>
  <w:style w:type="character" w:styleId="Emphasis">
    <w:name w:val="Emphasis"/>
    <w:qFormat/>
    <w:rsid w:val="006E36C4"/>
    <w:rPr>
      <w:i/>
      <w:iCs/>
    </w:rPr>
  </w:style>
  <w:style w:type="paragraph" w:styleId="NormalWeb">
    <w:name w:val="Normal (Web)"/>
    <w:basedOn w:val="Normal"/>
    <w:rsid w:val="006E36C4"/>
  </w:style>
  <w:style w:type="paragraph" w:styleId="NoteHeading">
    <w:name w:val="Note Heading"/>
    <w:basedOn w:val="Normal"/>
    <w:next w:val="Normal"/>
    <w:link w:val="NoteHeadingChar"/>
    <w:rsid w:val="006E36C4"/>
  </w:style>
  <w:style w:type="character" w:customStyle="1" w:styleId="NoteHeadingChar">
    <w:name w:val="Note Heading Char"/>
    <w:link w:val="NoteHeading"/>
    <w:rsid w:val="006E36C4"/>
    <w:rPr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6E36C4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6E36C4"/>
    <w:rPr>
      <w:rFonts w:ascii="Cambria" w:eastAsia="Times New Roman" w:hAnsi="Cambria" w:cs="Times New Roman"/>
      <w:sz w:val="24"/>
      <w:szCs w:val="24"/>
    </w:rPr>
  </w:style>
  <w:style w:type="paragraph" w:styleId="CommentText">
    <w:name w:val="annotation text"/>
    <w:basedOn w:val="Normal"/>
    <w:link w:val="CommentTextChar"/>
    <w:rsid w:val="006E36C4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6E36C4"/>
  </w:style>
  <w:style w:type="paragraph" w:styleId="CommentSubject">
    <w:name w:val="annotation subject"/>
    <w:basedOn w:val="CommentText"/>
    <w:next w:val="CommentText"/>
    <w:link w:val="CommentSubjectChar"/>
    <w:rsid w:val="006E36C4"/>
    <w:rPr>
      <w:b/>
      <w:bCs/>
    </w:rPr>
  </w:style>
  <w:style w:type="character" w:customStyle="1" w:styleId="CommentSubjectChar">
    <w:name w:val="Comment Subject Char"/>
    <w:link w:val="CommentSubject"/>
    <w:rsid w:val="006E36C4"/>
    <w:rPr>
      <w:b/>
      <w:bCs/>
    </w:rPr>
  </w:style>
  <w:style w:type="paragraph" w:styleId="BodyText">
    <w:name w:val="Body Text"/>
    <w:basedOn w:val="Normal"/>
    <w:link w:val="BodyTextChar"/>
    <w:rsid w:val="006E36C4"/>
    <w:pPr>
      <w:spacing w:after="120"/>
    </w:pPr>
  </w:style>
  <w:style w:type="character" w:customStyle="1" w:styleId="BodyTextChar">
    <w:name w:val="Body Text Char"/>
    <w:link w:val="BodyText"/>
    <w:rsid w:val="006E36C4"/>
    <w:rPr>
      <w:sz w:val="24"/>
      <w:szCs w:val="24"/>
    </w:rPr>
  </w:style>
  <w:style w:type="paragraph" w:styleId="BodyText2">
    <w:name w:val="Body Text 2"/>
    <w:basedOn w:val="Normal"/>
    <w:link w:val="BodyText2Char"/>
    <w:rsid w:val="006E36C4"/>
    <w:pPr>
      <w:spacing w:after="120" w:line="480" w:lineRule="auto"/>
    </w:pPr>
  </w:style>
  <w:style w:type="character" w:customStyle="1" w:styleId="BodyText2Char">
    <w:name w:val="Body Text 2 Char"/>
    <w:link w:val="BodyText2"/>
    <w:rsid w:val="006E36C4"/>
    <w:rPr>
      <w:sz w:val="24"/>
      <w:szCs w:val="24"/>
    </w:rPr>
  </w:style>
  <w:style w:type="paragraph" w:styleId="BodyText3">
    <w:name w:val="Body Text 3"/>
    <w:basedOn w:val="Normal"/>
    <w:link w:val="BodyText3Char"/>
    <w:rsid w:val="006E36C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E36C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E36C4"/>
    <w:pPr>
      <w:ind w:firstLine="210"/>
    </w:pPr>
  </w:style>
  <w:style w:type="character" w:customStyle="1" w:styleId="BodyTextFirstIndentChar">
    <w:name w:val="Body Text First Indent Char"/>
    <w:link w:val="BodyTextFirstIndent"/>
    <w:rsid w:val="006E36C4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6E36C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6E36C4"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6E36C4"/>
    <w:pPr>
      <w:ind w:firstLine="210"/>
    </w:pPr>
  </w:style>
  <w:style w:type="character" w:customStyle="1" w:styleId="BodyTextFirstIndent2Char">
    <w:name w:val="Body Text First Indent 2 Char"/>
    <w:link w:val="BodyTextFirstIndent2"/>
    <w:rsid w:val="006E36C4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6E36C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E36C4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6E36C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E36C4"/>
    <w:rPr>
      <w:sz w:val="16"/>
      <w:szCs w:val="16"/>
    </w:rPr>
  </w:style>
  <w:style w:type="table" w:styleId="TableProfessional">
    <w:name w:val="Table Professional"/>
    <w:basedOn w:val="TableNormal"/>
    <w:rsid w:val="006E36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LineNumber">
    <w:name w:val="line number"/>
    <w:basedOn w:val="DefaultParagraphFont"/>
    <w:rsid w:val="006E36C4"/>
  </w:style>
  <w:style w:type="paragraph" w:styleId="NormalIndent">
    <w:name w:val="Normal Indent"/>
    <w:basedOn w:val="Normal"/>
    <w:rsid w:val="006E36C4"/>
    <w:pPr>
      <w:ind w:left="708"/>
    </w:pPr>
  </w:style>
  <w:style w:type="character" w:styleId="SubtleEmphasis">
    <w:name w:val="Subtle Emphasis"/>
    <w:uiPriority w:val="19"/>
    <w:qFormat/>
    <w:rsid w:val="006E36C4"/>
    <w:rPr>
      <w:i/>
      <w:iCs/>
      <w:color w:val="808080"/>
    </w:rPr>
  </w:style>
  <w:style w:type="character" w:styleId="SubtleReference">
    <w:name w:val="Subtle Reference"/>
    <w:uiPriority w:val="31"/>
    <w:qFormat/>
    <w:rsid w:val="006E36C4"/>
    <w:rPr>
      <w:smallCaps/>
      <w:color w:val="C0504D"/>
      <w:u w:val="single"/>
    </w:rPr>
  </w:style>
  <w:style w:type="table" w:styleId="TableColumns1">
    <w:name w:val="Table Columns 1"/>
    <w:basedOn w:val="TableNormal"/>
    <w:rsid w:val="006E36C4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6E36C4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6E36C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6E36C4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6E36C4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rsid w:val="006E36C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6E36C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6E36C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6E36C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6E36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6E36C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6E36C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6E36C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1">
    <w:name w:val="Table Grid 1"/>
    <w:basedOn w:val="TableNormal"/>
    <w:rsid w:val="006E36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6E36C4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6E36C4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6E36C4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6E36C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6E36C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6E36C4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6E36C4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6E3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6E36C4"/>
    <w:rPr>
      <w:color w:val="808080"/>
    </w:rPr>
  </w:style>
  <w:style w:type="paragraph" w:styleId="PlainText">
    <w:name w:val="Plain Text"/>
    <w:basedOn w:val="Normal"/>
    <w:link w:val="PlainTextChar"/>
    <w:rsid w:val="006E36C4"/>
    <w:rPr>
      <w:rFonts w:ascii="Courier New" w:hAnsi="Courier New" w:cs="Courier New"/>
      <w:szCs w:val="20"/>
    </w:rPr>
  </w:style>
  <w:style w:type="character" w:customStyle="1" w:styleId="PlainTextChar">
    <w:name w:val="Plain Text Char"/>
    <w:link w:val="PlainText"/>
    <w:rsid w:val="006E36C4"/>
    <w:rPr>
      <w:rFonts w:ascii="Courier New" w:hAnsi="Courier New" w:cs="Courier New"/>
    </w:rPr>
  </w:style>
  <w:style w:type="character" w:styleId="BookTitle">
    <w:name w:val="Book Title"/>
    <w:uiPriority w:val="33"/>
    <w:qFormat/>
    <w:rsid w:val="006E36C4"/>
    <w:rPr>
      <w:b/>
      <w:bCs/>
      <w:smallCaps/>
      <w:spacing w:val="5"/>
    </w:rPr>
  </w:style>
  <w:style w:type="table" w:styleId="TableSubtle1">
    <w:name w:val="Table Subtle 1"/>
    <w:basedOn w:val="TableNormal"/>
    <w:rsid w:val="006E36C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E36C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rsid w:val="006E36C4"/>
    <w:rPr>
      <w:sz w:val="16"/>
      <w:szCs w:val="16"/>
    </w:rPr>
  </w:style>
  <w:style w:type="character" w:styleId="FootnoteReference">
    <w:name w:val="footnote reference"/>
    <w:rsid w:val="006E36C4"/>
    <w:rPr>
      <w:vertAlign w:val="superscript"/>
    </w:rPr>
  </w:style>
  <w:style w:type="paragraph" w:styleId="FootnoteText">
    <w:name w:val="footnote text"/>
    <w:basedOn w:val="Normal"/>
    <w:link w:val="FootnoteTextChar"/>
    <w:rsid w:val="006E36C4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6E36C4"/>
  </w:style>
  <w:style w:type="table" w:styleId="TableWeb1">
    <w:name w:val="Table Web 1"/>
    <w:basedOn w:val="TableNormal"/>
    <w:rsid w:val="006E36C4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6E36C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6E36C4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qFormat/>
    <w:rsid w:val="006E36C4"/>
    <w:rPr>
      <w:b/>
      <w:bCs/>
    </w:rPr>
  </w:style>
  <w:style w:type="character" w:customStyle="1" w:styleId="HeaderChar">
    <w:name w:val="Header Char"/>
    <w:basedOn w:val="DefaultParagraphFont"/>
    <w:link w:val="Header"/>
    <w:rsid w:val="00A64085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52E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Writer\Temp\IWRITER\O_Uitgaande%20brie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C32EFDC574AFA881E20F6ADF90E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88498F-493D-4114-A8F1-8873CA56A4A8}"/>
      </w:docPartPr>
      <w:docPartBody>
        <w:p w:rsidR="00FC083B" w:rsidRDefault="00C055DB">
          <w:r w:rsidRPr="00A66C92">
            <w:rPr>
              <w:rStyle w:val="PlaceholderText"/>
            </w:rPr>
            <w:t>Briefhoofd</w:t>
          </w:r>
        </w:p>
      </w:docPartBody>
    </w:docPart>
    <w:docPart>
      <w:docPartPr>
        <w:name w:val="792922675B11411BAD6161EC4C8D2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B545A-03F2-4212-9C07-D43AD63849A7}"/>
      </w:docPartPr>
      <w:docPartBody>
        <w:p w:rsidR="00FC083B" w:rsidRDefault="00C055DB">
          <w:r w:rsidRPr="00A66C92">
            <w:rPr>
              <w:rStyle w:val="PlaceholderText"/>
            </w:rPr>
            <w:t>Voettekst</w:t>
          </w:r>
        </w:p>
      </w:docPartBody>
    </w:docPart>
    <w:docPart>
      <w:docPartPr>
        <w:name w:val="FE3A6B19D4514CF1903DA38565D311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90D5F9-CF73-4026-806D-71B6733CA9DF}"/>
      </w:docPartPr>
      <w:docPartBody>
        <w:p w:rsidR="00E62283" w:rsidRDefault="00FC083B">
          <w:r w:rsidRPr="00A66C92">
            <w:rPr>
              <w:rStyle w:val="PlaceholderText"/>
            </w:rPr>
            <w:t>Bijlagen</w:t>
          </w:r>
        </w:p>
      </w:docPartBody>
    </w:docPart>
    <w:docPart>
      <w:docPartPr>
        <w:name w:val="842FCE82DB3D4C38B0CFC451A5A02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751B32-1916-4B2D-BA5B-7C28DEAA872E}"/>
      </w:docPartPr>
      <w:docPartBody>
        <w:p w:rsidR="00E62283" w:rsidRDefault="00FC083B">
          <w:r w:rsidRPr="00A66C92">
            <w:rPr>
              <w:rStyle w:val="PlaceholderText"/>
            </w:rPr>
            <w:t>Mandaatregeling</w:t>
          </w:r>
        </w:p>
      </w:docPartBody>
    </w:docPart>
    <w:docPart>
      <w:docPartPr>
        <w:name w:val="5D50DF2F3DAB46569F150022251D3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E1D8E-A339-4548-9A3B-A9E17534E909}"/>
      </w:docPartPr>
      <w:docPartBody>
        <w:p w:rsidR="00E62283" w:rsidRDefault="00FC083B">
          <w:r w:rsidRPr="00A66C92">
            <w:rPr>
              <w:rStyle w:val="PlaceholderText"/>
            </w:rPr>
            <w:t>AFSLUITING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5DB"/>
    <w:rsid w:val="002201E2"/>
    <w:rsid w:val="004759EC"/>
    <w:rsid w:val="00B668FA"/>
    <w:rsid w:val="00BD27B2"/>
    <w:rsid w:val="00C055DB"/>
    <w:rsid w:val="00E62283"/>
    <w:rsid w:val="00FC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FC083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TemplafyTemplateConfiguration><![CDATA[{"elementsMetadata":[],"transformationConfigurations":[{"image":"{{Form.Logo.Logo.Logo}}","shapeName":"Logo nodig","width":"{{Form.Logo.Logo.LogoWidth}}","height":"","namedSections":"{{NamedSections.First}}","namedPages":"","numberedSections":[],"leftOffset":"{{Form.Logo.Logo.LogoLeftOffset}}","horizontalRelativePosition":"{{HorizontalRelativePosition.Page}}","horizontalAlignment":"","topOffset":"{{Form.Logo.Logo.LogoTopOffset}}","verticalRelativePosition":"{{VerticalRelativePosition.Page}}","verticalAlignment":"","imageTextWrapping":"{{ImageTextWrapping.InFrontOfText}}","rotation":"","color":"","disableUpdates":false,"type":"imageHeader"}],"enableDocumentContentUpdater":true,"version":"2.0"}]]></TemplafyTemplateConfiguration>
</file>

<file path=customXml/item2.xml><?xml version="1.0" encoding="utf-8"?>
<TemplafyFormConfiguration><![CDATA[{"formFields":[{"type":"textElementPlaceholder","name":"TextElement1","label":"Placeholder 1 Briefhoofd","locked":false,"helpTexts":{},"spacing":{}},{"type":"textElementPlaceholder","name":"TextElement2","label":"Placeholder 2 Voettekst","locked":false,"helpTexts":{},"spacing":{}},{"type":"dropDown","label":"Logo","name":"Logo","helpTexts":{"postfix":"Kies voor ´ja´ wanneer het sjabloon niet op briefpapier afgedrukt wordt. Laat het veld leeg wanneer u nog geen keuze wilt maken."},"locked":false,"spacing":{},"autoSelectFirstOption":false,"dataSourceName":"Oost_keuzeLogo","defaultValue":null,"required":false,"distinct":false,"hideIfNoUserInteractionRequired":false,"shareValue":false,"dataSourceFieldName":"Name"},{"type":"heading","label":"Overige kenmerken","name":"OverigeKenmerken","helpTexts":{},"locked":false,"spacing":{}},{"type":"textBox","label":"Bijlage(n)","name":"BijlageN","helpTexts":{},"locked":false,"spacing":{},"defaultValue":null,"lines":1,"placeholder":"","required":false,"shareValue":false},{"type":"textBox","label":"Mandaatregeling","name":"Mandaatregeling","helpTexts":{},"locked":false,"spacing":{},"defaultValue":null,"lines":1,"placeholder":"","required":false,"shareValue":false},{"type":"heading","label":"Afsluiting","name":"Afsluiting","helpTexts":{},"locked":false,"spacing":{}},{"type":"dropDown","label":"Keuze ondertekening","name":"KeuzeOndertekening","helpTexts":{},"locked":false,"spacing":{},"autoSelectFirstOption":false,"dataSourceName":"Oost_Afsluitingen","defaultValue":null,"required":true,"distinct":false,"hideIfNoUserInteractionRequired":false,"shareValue":false,"dataSourceFieldName":"Name"},{"type":"textElementPlaceholder","name":"TextElement3","label":"Placeholder 3 Gekozen ondertekening","locked":false,"helpTexts":{},"spacing":{}}],"formDataEntries":[]}]]></TemplafyFormConfiguration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EC20F-73A0-4C11-A429-2E8741DA2566}">
  <ds:schemaRefs/>
</ds:datastoreItem>
</file>

<file path=customXml/itemProps2.xml><?xml version="1.0" encoding="utf-8"?>
<ds:datastoreItem xmlns:ds="http://schemas.openxmlformats.org/officeDocument/2006/customXml" ds:itemID="{167522BD-248A-42DD-9486-7A685FF5C892}">
  <ds:schemaRefs/>
</ds:datastoreItem>
</file>

<file path=customXml/itemProps3.xml><?xml version="1.0" encoding="utf-8"?>
<ds:datastoreItem xmlns:ds="http://schemas.openxmlformats.org/officeDocument/2006/customXml" ds:itemID="{BC53E560-30FE-4C0E-8F12-E8033D355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O_Uitgaande brief.dotx</Template>
  <TotalTime>5</TotalTime>
  <Pages>1</Pages>
  <Words>9</Words>
  <Characters>84</Characters>
  <Application>Microsoft Office Word</Application>
  <DocSecurity>0</DocSecurity>
  <Lines>14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O Uitgaande brief</vt:lpstr>
      <vt:lpstr>BRIEFKOP ROOD GEMHUIS</vt:lpstr>
    </vt:vector>
  </TitlesOfParts>
  <Company>Gemeente Ooststellingwerf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Uitgaande brief</dc:title>
  <dc:subject/>
  <dc:creator>Esther van Wijngaarden</dc:creator>
  <cp:keywords/>
  <cp:lastModifiedBy>Esther van Wijngaarden</cp:lastModifiedBy>
  <cp:revision>4</cp:revision>
  <cp:lastPrinted>2016-07-25T08:37:00Z</cp:lastPrinted>
  <dcterms:created xsi:type="dcterms:W3CDTF">2023-03-07T16:13:00Z</dcterms:created>
  <dcterms:modified xsi:type="dcterms:W3CDTF">2023-03-08T08:59:00Z</dcterms:modified>
</cp:coreProperties>
</file>